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5A2" w:rsidRDefault="00C065A2" w:rsidP="00637F91">
      <w:pPr>
        <w:spacing w:after="0" w:line="240" w:lineRule="auto"/>
        <w:jc w:val="center"/>
      </w:pPr>
      <w:r>
        <w:t>2015-2016 EĞİTİM ÖĞRETİM YILI</w:t>
      </w:r>
    </w:p>
    <w:p w:rsidR="00C065A2" w:rsidRDefault="00C065A2" w:rsidP="00637F91">
      <w:pPr>
        <w:spacing w:after="0" w:line="240" w:lineRule="auto"/>
        <w:jc w:val="center"/>
      </w:pPr>
      <w:r>
        <w:t>SATRANÇ DERS DIŞI EGZERSİZ ÇALIŞMASI ÖĞRENCİ LİSTESİ</w:t>
      </w:r>
    </w:p>
    <w:p w:rsidR="00C065A2" w:rsidRDefault="00C065A2" w:rsidP="00637F91">
      <w:pPr>
        <w:spacing w:after="0" w:line="240" w:lineRule="auto"/>
        <w:jc w:val="center"/>
      </w:pPr>
    </w:p>
    <w:p w:rsidR="00C065A2" w:rsidRDefault="00C065A2" w:rsidP="00637F91">
      <w:pPr>
        <w:spacing w:after="0" w:line="240" w:lineRule="auto"/>
        <w:jc w:val="center"/>
      </w:pPr>
    </w:p>
    <w:tbl>
      <w:tblPr>
        <w:tblW w:w="981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2"/>
        <w:gridCol w:w="3624"/>
        <w:gridCol w:w="3790"/>
        <w:gridCol w:w="1339"/>
      </w:tblGrid>
      <w:tr w:rsidR="00C065A2" w:rsidRPr="00016BE5" w:rsidTr="00643E74">
        <w:trPr>
          <w:trHeight w:val="774"/>
        </w:trPr>
        <w:tc>
          <w:tcPr>
            <w:tcW w:w="1062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Sıra No</w:t>
            </w:r>
          </w:p>
        </w:tc>
        <w:tc>
          <w:tcPr>
            <w:tcW w:w="3624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Adı Soyadı</w:t>
            </w:r>
          </w:p>
        </w:tc>
        <w:tc>
          <w:tcPr>
            <w:tcW w:w="3790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Okulu</w:t>
            </w:r>
          </w:p>
        </w:tc>
        <w:tc>
          <w:tcPr>
            <w:tcW w:w="1339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Sınıfı</w:t>
            </w:r>
          </w:p>
        </w:tc>
      </w:tr>
      <w:tr w:rsidR="00C065A2" w:rsidRPr="00016BE5" w:rsidTr="00643E74">
        <w:trPr>
          <w:trHeight w:val="545"/>
        </w:trPr>
        <w:tc>
          <w:tcPr>
            <w:tcW w:w="1062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1</w:t>
            </w:r>
          </w:p>
        </w:tc>
        <w:tc>
          <w:tcPr>
            <w:tcW w:w="3624" w:type="dxa"/>
            <w:vAlign w:val="center"/>
          </w:tcPr>
          <w:p w:rsidR="00C065A2" w:rsidRPr="00016BE5" w:rsidRDefault="00C065A2" w:rsidP="002C6C6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C065A2" w:rsidRPr="00016BE5" w:rsidRDefault="00C065A2" w:rsidP="00643E74">
            <w:pPr>
              <w:spacing w:after="0" w:line="240" w:lineRule="auto"/>
            </w:pPr>
          </w:p>
        </w:tc>
        <w:tc>
          <w:tcPr>
            <w:tcW w:w="1339" w:type="dxa"/>
            <w:vAlign w:val="center"/>
          </w:tcPr>
          <w:p w:rsidR="00C065A2" w:rsidRPr="00016BE5" w:rsidRDefault="00C065A2" w:rsidP="002C6C69">
            <w:pPr>
              <w:spacing w:after="0" w:line="240" w:lineRule="auto"/>
              <w:jc w:val="center"/>
            </w:pPr>
          </w:p>
        </w:tc>
      </w:tr>
      <w:tr w:rsidR="00C065A2" w:rsidRPr="00016BE5" w:rsidTr="00643E74">
        <w:trPr>
          <w:trHeight w:val="564"/>
        </w:trPr>
        <w:tc>
          <w:tcPr>
            <w:tcW w:w="1062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2</w:t>
            </w:r>
          </w:p>
        </w:tc>
        <w:tc>
          <w:tcPr>
            <w:tcW w:w="3624" w:type="dxa"/>
            <w:vAlign w:val="center"/>
          </w:tcPr>
          <w:p w:rsidR="00C065A2" w:rsidRPr="00016BE5" w:rsidRDefault="00C065A2" w:rsidP="002C6C6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C065A2" w:rsidRDefault="00C065A2" w:rsidP="00DA4248"/>
        </w:tc>
        <w:tc>
          <w:tcPr>
            <w:tcW w:w="1339" w:type="dxa"/>
            <w:vAlign w:val="center"/>
          </w:tcPr>
          <w:p w:rsidR="00C065A2" w:rsidRPr="00016BE5" w:rsidRDefault="00C065A2" w:rsidP="002C6C69">
            <w:pPr>
              <w:spacing w:after="0" w:line="240" w:lineRule="auto"/>
              <w:jc w:val="center"/>
            </w:pPr>
          </w:p>
        </w:tc>
      </w:tr>
      <w:tr w:rsidR="00C065A2" w:rsidRPr="00016BE5" w:rsidTr="00643E74">
        <w:trPr>
          <w:trHeight w:val="556"/>
        </w:trPr>
        <w:tc>
          <w:tcPr>
            <w:tcW w:w="1062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3</w:t>
            </w:r>
          </w:p>
        </w:tc>
        <w:tc>
          <w:tcPr>
            <w:tcW w:w="3624" w:type="dxa"/>
            <w:vAlign w:val="center"/>
          </w:tcPr>
          <w:p w:rsidR="00C065A2" w:rsidRPr="00016BE5" w:rsidRDefault="00C065A2" w:rsidP="002C6C6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C065A2" w:rsidRDefault="00C065A2" w:rsidP="00DA4248"/>
        </w:tc>
        <w:tc>
          <w:tcPr>
            <w:tcW w:w="1339" w:type="dxa"/>
            <w:vAlign w:val="center"/>
          </w:tcPr>
          <w:p w:rsidR="00C065A2" w:rsidRPr="00016BE5" w:rsidRDefault="00C065A2" w:rsidP="002C6C69">
            <w:pPr>
              <w:spacing w:after="0" w:line="240" w:lineRule="auto"/>
              <w:jc w:val="center"/>
            </w:pPr>
          </w:p>
        </w:tc>
      </w:tr>
      <w:tr w:rsidR="00C065A2" w:rsidRPr="00016BE5" w:rsidTr="00643E74">
        <w:trPr>
          <w:trHeight w:val="550"/>
        </w:trPr>
        <w:tc>
          <w:tcPr>
            <w:tcW w:w="1062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4</w:t>
            </w:r>
          </w:p>
        </w:tc>
        <w:tc>
          <w:tcPr>
            <w:tcW w:w="3624" w:type="dxa"/>
            <w:vAlign w:val="center"/>
          </w:tcPr>
          <w:p w:rsidR="00C065A2" w:rsidRPr="00016BE5" w:rsidRDefault="00C065A2" w:rsidP="0021613E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C065A2" w:rsidRDefault="00C065A2" w:rsidP="00DA4248"/>
        </w:tc>
        <w:tc>
          <w:tcPr>
            <w:tcW w:w="1339" w:type="dxa"/>
            <w:vAlign w:val="center"/>
          </w:tcPr>
          <w:p w:rsidR="00C065A2" w:rsidRPr="00016BE5" w:rsidRDefault="00C065A2" w:rsidP="00920A99">
            <w:pPr>
              <w:spacing w:after="0" w:line="240" w:lineRule="auto"/>
              <w:jc w:val="center"/>
            </w:pPr>
          </w:p>
        </w:tc>
      </w:tr>
      <w:tr w:rsidR="00C065A2" w:rsidRPr="00016BE5" w:rsidTr="00643E74">
        <w:trPr>
          <w:trHeight w:val="549"/>
        </w:trPr>
        <w:tc>
          <w:tcPr>
            <w:tcW w:w="1062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5</w:t>
            </w:r>
          </w:p>
        </w:tc>
        <w:tc>
          <w:tcPr>
            <w:tcW w:w="3624" w:type="dxa"/>
            <w:vAlign w:val="center"/>
          </w:tcPr>
          <w:p w:rsidR="00C065A2" w:rsidRPr="00016BE5" w:rsidRDefault="00C065A2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C065A2" w:rsidRDefault="00C065A2" w:rsidP="00DA4248"/>
        </w:tc>
        <w:tc>
          <w:tcPr>
            <w:tcW w:w="1339" w:type="dxa"/>
            <w:vAlign w:val="center"/>
          </w:tcPr>
          <w:p w:rsidR="00C065A2" w:rsidRPr="00016BE5" w:rsidRDefault="00C065A2" w:rsidP="00920A99">
            <w:pPr>
              <w:spacing w:after="0" w:line="240" w:lineRule="auto"/>
              <w:jc w:val="center"/>
            </w:pPr>
          </w:p>
        </w:tc>
      </w:tr>
      <w:tr w:rsidR="00C065A2" w:rsidRPr="00016BE5" w:rsidTr="00643E74">
        <w:trPr>
          <w:trHeight w:val="557"/>
        </w:trPr>
        <w:tc>
          <w:tcPr>
            <w:tcW w:w="1062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6</w:t>
            </w:r>
          </w:p>
        </w:tc>
        <w:tc>
          <w:tcPr>
            <w:tcW w:w="3624" w:type="dxa"/>
            <w:vAlign w:val="center"/>
          </w:tcPr>
          <w:p w:rsidR="00C065A2" w:rsidRPr="00016BE5" w:rsidRDefault="00C065A2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C065A2" w:rsidRDefault="00C065A2" w:rsidP="00DA4248"/>
        </w:tc>
        <w:tc>
          <w:tcPr>
            <w:tcW w:w="1339" w:type="dxa"/>
            <w:vAlign w:val="center"/>
          </w:tcPr>
          <w:p w:rsidR="00C065A2" w:rsidRPr="00016BE5" w:rsidRDefault="00C065A2" w:rsidP="00920A99">
            <w:pPr>
              <w:spacing w:after="0" w:line="240" w:lineRule="auto"/>
              <w:jc w:val="center"/>
            </w:pPr>
          </w:p>
        </w:tc>
      </w:tr>
      <w:tr w:rsidR="00C065A2" w:rsidRPr="00016BE5" w:rsidTr="00643E74">
        <w:trPr>
          <w:trHeight w:val="562"/>
        </w:trPr>
        <w:tc>
          <w:tcPr>
            <w:tcW w:w="1062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7</w:t>
            </w:r>
          </w:p>
        </w:tc>
        <w:tc>
          <w:tcPr>
            <w:tcW w:w="3624" w:type="dxa"/>
            <w:vAlign w:val="center"/>
          </w:tcPr>
          <w:p w:rsidR="00C065A2" w:rsidRPr="00016BE5" w:rsidRDefault="00C065A2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C065A2" w:rsidRDefault="00C065A2" w:rsidP="00920A99"/>
        </w:tc>
        <w:tc>
          <w:tcPr>
            <w:tcW w:w="1339" w:type="dxa"/>
            <w:vAlign w:val="center"/>
          </w:tcPr>
          <w:p w:rsidR="00C065A2" w:rsidRPr="00016BE5" w:rsidRDefault="00C065A2" w:rsidP="00920A99">
            <w:pPr>
              <w:spacing w:after="0" w:line="240" w:lineRule="auto"/>
              <w:jc w:val="center"/>
            </w:pPr>
          </w:p>
        </w:tc>
      </w:tr>
      <w:tr w:rsidR="00C065A2" w:rsidRPr="00016BE5" w:rsidTr="00643E74">
        <w:trPr>
          <w:trHeight w:val="559"/>
        </w:trPr>
        <w:tc>
          <w:tcPr>
            <w:tcW w:w="1062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8</w:t>
            </w:r>
          </w:p>
        </w:tc>
        <w:tc>
          <w:tcPr>
            <w:tcW w:w="3624" w:type="dxa"/>
            <w:vAlign w:val="center"/>
          </w:tcPr>
          <w:p w:rsidR="00C065A2" w:rsidRPr="00016BE5" w:rsidRDefault="00C065A2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C065A2" w:rsidRDefault="00C065A2" w:rsidP="00920A99"/>
        </w:tc>
        <w:tc>
          <w:tcPr>
            <w:tcW w:w="1339" w:type="dxa"/>
            <w:vAlign w:val="center"/>
          </w:tcPr>
          <w:p w:rsidR="00C065A2" w:rsidRPr="00016BE5" w:rsidRDefault="00C065A2" w:rsidP="00920A99">
            <w:pPr>
              <w:spacing w:after="0" w:line="240" w:lineRule="auto"/>
              <w:jc w:val="center"/>
            </w:pPr>
          </w:p>
        </w:tc>
      </w:tr>
      <w:tr w:rsidR="00C065A2" w:rsidRPr="00016BE5" w:rsidTr="00643E74">
        <w:trPr>
          <w:trHeight w:val="559"/>
        </w:trPr>
        <w:tc>
          <w:tcPr>
            <w:tcW w:w="1062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624" w:type="dxa"/>
            <w:vAlign w:val="center"/>
          </w:tcPr>
          <w:p w:rsidR="00C065A2" w:rsidRDefault="00C065A2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C065A2" w:rsidRDefault="00C065A2" w:rsidP="00920A99"/>
        </w:tc>
        <w:tc>
          <w:tcPr>
            <w:tcW w:w="1339" w:type="dxa"/>
            <w:vAlign w:val="center"/>
          </w:tcPr>
          <w:p w:rsidR="00C065A2" w:rsidRDefault="00C065A2" w:rsidP="00920A99">
            <w:pPr>
              <w:spacing w:after="0" w:line="240" w:lineRule="auto"/>
              <w:jc w:val="center"/>
            </w:pPr>
          </w:p>
        </w:tc>
      </w:tr>
      <w:tr w:rsidR="00C065A2" w:rsidRPr="00016BE5" w:rsidTr="00643E74">
        <w:trPr>
          <w:trHeight w:val="559"/>
        </w:trPr>
        <w:tc>
          <w:tcPr>
            <w:tcW w:w="1062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624" w:type="dxa"/>
            <w:vAlign w:val="center"/>
          </w:tcPr>
          <w:p w:rsidR="00C065A2" w:rsidRDefault="00C065A2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C065A2" w:rsidRDefault="00C065A2" w:rsidP="00920A99"/>
        </w:tc>
        <w:tc>
          <w:tcPr>
            <w:tcW w:w="1339" w:type="dxa"/>
            <w:vAlign w:val="center"/>
          </w:tcPr>
          <w:p w:rsidR="00C065A2" w:rsidRDefault="00C065A2" w:rsidP="00920A99">
            <w:pPr>
              <w:spacing w:after="0" w:line="240" w:lineRule="auto"/>
              <w:jc w:val="center"/>
            </w:pPr>
          </w:p>
        </w:tc>
      </w:tr>
      <w:tr w:rsidR="00C065A2" w:rsidRPr="00016BE5" w:rsidTr="00643E74">
        <w:trPr>
          <w:trHeight w:val="559"/>
        </w:trPr>
        <w:tc>
          <w:tcPr>
            <w:tcW w:w="1062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624" w:type="dxa"/>
            <w:vAlign w:val="center"/>
          </w:tcPr>
          <w:p w:rsidR="00C065A2" w:rsidRDefault="00C065A2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C065A2" w:rsidRDefault="00C065A2" w:rsidP="00920A99"/>
        </w:tc>
        <w:tc>
          <w:tcPr>
            <w:tcW w:w="1339" w:type="dxa"/>
            <w:vAlign w:val="center"/>
          </w:tcPr>
          <w:p w:rsidR="00C065A2" w:rsidRDefault="00C065A2" w:rsidP="00920A99">
            <w:pPr>
              <w:spacing w:after="0" w:line="240" w:lineRule="auto"/>
              <w:jc w:val="center"/>
            </w:pPr>
          </w:p>
        </w:tc>
      </w:tr>
      <w:tr w:rsidR="00C065A2" w:rsidRPr="00016BE5" w:rsidTr="00643E74">
        <w:trPr>
          <w:trHeight w:val="559"/>
        </w:trPr>
        <w:tc>
          <w:tcPr>
            <w:tcW w:w="1062" w:type="dxa"/>
            <w:vAlign w:val="center"/>
          </w:tcPr>
          <w:p w:rsidR="00C065A2" w:rsidRPr="00016BE5" w:rsidRDefault="00C065A2" w:rsidP="00016BE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624" w:type="dxa"/>
            <w:vAlign w:val="center"/>
          </w:tcPr>
          <w:p w:rsidR="00C065A2" w:rsidRDefault="00C065A2" w:rsidP="00920A99">
            <w:pPr>
              <w:spacing w:after="0" w:line="240" w:lineRule="auto"/>
            </w:pPr>
          </w:p>
        </w:tc>
        <w:tc>
          <w:tcPr>
            <w:tcW w:w="3790" w:type="dxa"/>
            <w:vAlign w:val="center"/>
          </w:tcPr>
          <w:p w:rsidR="00C065A2" w:rsidRDefault="00C065A2" w:rsidP="00920A99"/>
        </w:tc>
        <w:tc>
          <w:tcPr>
            <w:tcW w:w="1339" w:type="dxa"/>
            <w:vAlign w:val="center"/>
          </w:tcPr>
          <w:p w:rsidR="00C065A2" w:rsidRDefault="00C065A2" w:rsidP="00920A99">
            <w:pPr>
              <w:spacing w:after="0" w:line="240" w:lineRule="auto"/>
              <w:jc w:val="center"/>
            </w:pPr>
          </w:p>
        </w:tc>
      </w:tr>
    </w:tbl>
    <w:p w:rsidR="00C065A2" w:rsidRDefault="00C065A2" w:rsidP="00637F91">
      <w:pPr>
        <w:spacing w:after="0" w:line="240" w:lineRule="auto"/>
        <w:rPr>
          <w:b/>
        </w:rPr>
      </w:pPr>
    </w:p>
    <w:p w:rsidR="00C065A2" w:rsidRDefault="00C065A2" w:rsidP="00637F91">
      <w:pPr>
        <w:spacing w:after="0" w:line="240" w:lineRule="auto"/>
        <w:rPr>
          <w:b/>
        </w:rPr>
      </w:pPr>
    </w:p>
    <w:p w:rsidR="00C065A2" w:rsidRDefault="00C065A2" w:rsidP="00637F91">
      <w:pPr>
        <w:spacing w:after="0" w:line="240" w:lineRule="auto"/>
        <w:rPr>
          <w:b/>
        </w:rPr>
      </w:pPr>
    </w:p>
    <w:p w:rsidR="00C065A2" w:rsidRDefault="00C065A2" w:rsidP="00637F91">
      <w:pPr>
        <w:spacing w:after="0" w:line="240" w:lineRule="auto"/>
      </w:pPr>
      <w:r w:rsidRPr="00E367FA">
        <w:rPr>
          <w:b/>
        </w:rPr>
        <w:t>GENELGE KAPSAMINDAKİ EN AZ ÖĞRENCİ SAYISI</w:t>
      </w:r>
      <w:r>
        <w:rPr>
          <w:b/>
        </w:rPr>
        <w:t>: 6</w:t>
      </w:r>
    </w:p>
    <w:p w:rsidR="00C065A2" w:rsidRDefault="00C065A2" w:rsidP="00637F91">
      <w:pPr>
        <w:spacing w:after="0" w:line="240" w:lineRule="auto"/>
      </w:pPr>
    </w:p>
    <w:p w:rsidR="00C065A2" w:rsidRDefault="00C065A2" w:rsidP="00637F91">
      <w:pPr>
        <w:spacing w:after="0" w:line="240" w:lineRule="auto"/>
      </w:pPr>
    </w:p>
    <w:p w:rsidR="00C065A2" w:rsidRDefault="00C065A2" w:rsidP="00637F91">
      <w:pPr>
        <w:spacing w:after="0" w:line="240" w:lineRule="auto"/>
      </w:pPr>
    </w:p>
    <w:p w:rsidR="00C065A2" w:rsidRDefault="00C065A2" w:rsidP="00637F91">
      <w:pPr>
        <w:spacing w:after="0" w:line="240" w:lineRule="auto"/>
      </w:pPr>
    </w:p>
    <w:p w:rsidR="00C065A2" w:rsidRDefault="00C065A2" w:rsidP="00637F91">
      <w:pPr>
        <w:spacing w:after="0" w:line="240" w:lineRule="auto"/>
      </w:pPr>
    </w:p>
    <w:p w:rsidR="00C065A2" w:rsidRDefault="00C065A2" w:rsidP="00637F91">
      <w:pPr>
        <w:spacing w:after="0" w:line="240" w:lineRule="auto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065A2" w:rsidRDefault="00C065A2" w:rsidP="00637F91">
      <w:pPr>
        <w:spacing w:after="0" w:line="240" w:lineRule="auto"/>
      </w:pPr>
      <w:r>
        <w:t xml:space="preserve">  Mehmet KANDEMİR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Hikmet AKÇA</w:t>
      </w:r>
    </w:p>
    <w:p w:rsidR="00C065A2" w:rsidRDefault="00C065A2" w:rsidP="00637F91">
      <w:pPr>
        <w:spacing w:after="0" w:line="240" w:lineRule="auto"/>
      </w:pPr>
      <w:r>
        <w:t xml:space="preserve">     Sınıf Öğretmeni</w:t>
      </w: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          Okul Müdürü</w:t>
      </w:r>
    </w:p>
    <w:p w:rsidR="00C065A2" w:rsidRDefault="00C065A2" w:rsidP="004A21F7"/>
    <w:p w:rsidR="00C065A2" w:rsidRPr="004A21F7" w:rsidRDefault="00C065A2" w:rsidP="00051AF5">
      <w:pPr>
        <w:ind w:firstLine="708"/>
      </w:pPr>
      <w:bookmarkStart w:id="0" w:name="_GoBack"/>
      <w:bookmarkEnd w:id="0"/>
      <w:r>
        <w:t>Sorubak.com</w:t>
      </w:r>
    </w:p>
    <w:sectPr w:rsidR="00C065A2" w:rsidRPr="004A21F7" w:rsidSect="00637F9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F91"/>
    <w:rsid w:val="00016BE5"/>
    <w:rsid w:val="00051AF5"/>
    <w:rsid w:val="00053E41"/>
    <w:rsid w:val="00093064"/>
    <w:rsid w:val="000F44B2"/>
    <w:rsid w:val="00214CA2"/>
    <w:rsid w:val="0021613E"/>
    <w:rsid w:val="002C6C69"/>
    <w:rsid w:val="00325873"/>
    <w:rsid w:val="003D7A4B"/>
    <w:rsid w:val="0041563F"/>
    <w:rsid w:val="00436B94"/>
    <w:rsid w:val="004525C3"/>
    <w:rsid w:val="00497D2E"/>
    <w:rsid w:val="004A21F7"/>
    <w:rsid w:val="004B1FA5"/>
    <w:rsid w:val="004C3529"/>
    <w:rsid w:val="005363DC"/>
    <w:rsid w:val="00566B3F"/>
    <w:rsid w:val="0061132C"/>
    <w:rsid w:val="006141BD"/>
    <w:rsid w:val="00637F91"/>
    <w:rsid w:val="00643E74"/>
    <w:rsid w:val="00733C7F"/>
    <w:rsid w:val="00894438"/>
    <w:rsid w:val="00897AC4"/>
    <w:rsid w:val="008C45A3"/>
    <w:rsid w:val="00920A99"/>
    <w:rsid w:val="009530EF"/>
    <w:rsid w:val="009552CF"/>
    <w:rsid w:val="009B39CC"/>
    <w:rsid w:val="009E4532"/>
    <w:rsid w:val="00AA3318"/>
    <w:rsid w:val="00B466B9"/>
    <w:rsid w:val="00B5438E"/>
    <w:rsid w:val="00BB5649"/>
    <w:rsid w:val="00C065A2"/>
    <w:rsid w:val="00CE491D"/>
    <w:rsid w:val="00D31B8A"/>
    <w:rsid w:val="00DA4248"/>
    <w:rsid w:val="00DC2C15"/>
    <w:rsid w:val="00E367FA"/>
    <w:rsid w:val="00E47B56"/>
    <w:rsid w:val="00E47CA1"/>
    <w:rsid w:val="00F0366C"/>
    <w:rsid w:val="00F2693B"/>
    <w:rsid w:val="00F32641"/>
    <w:rsid w:val="00F95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B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37F9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C6C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52CF"/>
    <w:rPr>
      <w:rFonts w:ascii="Times New Roman" w:hAnsi="Times New Roman" w:cs="Times New Roman"/>
      <w:sz w:val="2"/>
    </w:rPr>
  </w:style>
  <w:style w:type="character" w:styleId="Hyperlink">
    <w:name w:val="Hyperlink"/>
    <w:basedOn w:val="DefaultParagraphFont"/>
    <w:uiPriority w:val="99"/>
    <w:rsid w:val="004A21F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56</Words>
  <Characters>322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zehra</dc:creator>
  <cp:keywords/>
  <dc:description/>
  <cp:lastModifiedBy>BİRSEN</cp:lastModifiedBy>
  <cp:revision>14</cp:revision>
  <cp:lastPrinted>2013-09-30T22:38:00Z</cp:lastPrinted>
  <dcterms:created xsi:type="dcterms:W3CDTF">2013-09-30T22:39:00Z</dcterms:created>
  <dcterms:modified xsi:type="dcterms:W3CDTF">2015-08-11T08:28:00Z</dcterms:modified>
</cp:coreProperties>
</file>